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Strecke 3700 - Rückbau/Erneuerung Kabelarbeiten Bahnübergänge (97,3; 98,2; 98,4; 99,9; 100,2; 102,6)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Marvin Gadegast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A7A7F4AE-E842-46E8-A368-5A7234FD018B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